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DCD" w:rsidRDefault="006B1DCD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6B1DCD" w:rsidRPr="008978B2" w:rsidRDefault="006B1DCD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6B1DCD" w:rsidRPr="008978B2" w:rsidRDefault="006B1DCD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05</w:t>
      </w:r>
      <w:r w:rsidRPr="0091422C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04.2017</w:t>
      </w:r>
    </w:p>
    <w:p w:rsidR="006B1DCD" w:rsidRDefault="006B1DCD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6B1DCD" w:rsidRPr="0074110B" w:rsidRDefault="006B1DCD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6B1DCD" w:rsidRPr="008978B2" w:rsidRDefault="006B1DCD" w:rsidP="00D237EE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6B1DCD" w:rsidRDefault="006B1DCD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B1DCD" w:rsidRPr="008978B2" w:rsidRDefault="006B1DCD" w:rsidP="00B62773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Sınıftaki renkler panosuna yeni bir renk (SİYAH) eklenir. Ç</w:t>
      </w:r>
      <w:r w:rsidRPr="00B62773">
        <w:rPr>
          <w:rFonts w:ascii="Comic Sans MS" w:hAnsi="Comic Sans MS" w:cs="Calibri"/>
          <w:sz w:val="20"/>
          <w:szCs w:val="20"/>
        </w:rPr>
        <w:t>oc</w:t>
      </w:r>
      <w:r w:rsidRPr="00997873">
        <w:rPr>
          <w:rFonts w:ascii="Comic Sans MS" w:hAnsi="Comic Sans MS" w:cs="Calibri"/>
          <w:sz w:val="20"/>
          <w:szCs w:val="20"/>
        </w:rPr>
        <w:t>uklara n</w:t>
      </w:r>
      <w:r w:rsidRPr="0099787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Panoya ilave edilen yeni renge dikkatleri çekilir. </w:t>
      </w:r>
      <w:r w:rsidRPr="00997873">
        <w:rPr>
          <w:rFonts w:ascii="Comic Sans MS" w:hAnsi="Comic Sans MS"/>
          <w:sz w:val="20"/>
          <w:szCs w:val="20"/>
        </w:rPr>
        <w:t>Öğrenme merkezini</w:t>
      </w:r>
      <w:r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6B1DCD" w:rsidRPr="008978B2" w:rsidRDefault="006B1DCD" w:rsidP="00B62773">
      <w:pPr>
        <w:pStyle w:val="NoSpacing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B1DCD" w:rsidRPr="008978B2" w:rsidRDefault="006B1DCD" w:rsidP="00B62773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6B1DCD" w:rsidRPr="008978B2" w:rsidRDefault="006B1DCD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6B1DCD" w:rsidRPr="008978B2" w:rsidRDefault="006B1DCD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B1DCD" w:rsidRPr="008978B2" w:rsidRDefault="006B1DCD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KARA KARGA </w:t>
      </w:r>
      <w:r w:rsidRPr="008978B2">
        <w:rPr>
          <w:rFonts w:ascii="Comic Sans MS" w:hAnsi="Comic Sans MS"/>
          <w:sz w:val="20"/>
          <w:szCs w:val="20"/>
        </w:rPr>
        <w:t>” isimli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sanat 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6B1DCD" w:rsidRDefault="006B1DCD" w:rsidP="00A625B3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B1DCD" w:rsidRPr="00A625B3" w:rsidRDefault="006B1DCD" w:rsidP="00A625B3">
      <w:pPr>
        <w:pStyle w:val="NoSpacing"/>
        <w:rPr>
          <w:rFonts w:ascii="Comic Sans MS" w:hAnsi="Comic Sans MS"/>
          <w:b/>
          <w:sz w:val="20"/>
          <w:szCs w:val="20"/>
        </w:rPr>
      </w:pPr>
      <w:r w:rsidRPr="00A625B3">
        <w:rPr>
          <w:rFonts w:ascii="Comic Sans MS" w:hAnsi="Comic Sans MS"/>
          <w:b/>
          <w:sz w:val="20"/>
          <w:szCs w:val="20"/>
        </w:rPr>
        <w:t>Öğle Yemeği, Temizlik</w:t>
      </w:r>
    </w:p>
    <w:p w:rsidR="006B1DCD" w:rsidRPr="00A625B3" w:rsidRDefault="006B1DCD" w:rsidP="00A625B3">
      <w:pPr>
        <w:pStyle w:val="NoSpacing"/>
        <w:rPr>
          <w:rFonts w:ascii="Comic Sans MS" w:hAnsi="Comic Sans MS"/>
          <w:b/>
          <w:sz w:val="20"/>
          <w:szCs w:val="20"/>
        </w:rPr>
      </w:pPr>
      <w:r w:rsidRPr="00A625B3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6B1DCD" w:rsidRPr="00A625B3" w:rsidRDefault="006B1DCD" w:rsidP="00A625B3">
      <w:pPr>
        <w:pStyle w:val="NoSpacing"/>
        <w:rPr>
          <w:rFonts w:ascii="Comic Sans MS" w:hAnsi="Comic Sans MS"/>
          <w:b/>
          <w:sz w:val="20"/>
          <w:szCs w:val="20"/>
        </w:rPr>
      </w:pPr>
      <w:r w:rsidRPr="00A625B3">
        <w:rPr>
          <w:rFonts w:ascii="Comic Sans MS" w:hAnsi="Comic Sans MS"/>
          <w:b/>
          <w:sz w:val="20"/>
          <w:szCs w:val="20"/>
        </w:rPr>
        <w:t>Kahvaltı, Temizlik</w:t>
      </w:r>
    </w:p>
    <w:p w:rsidR="006B1DCD" w:rsidRPr="00A625B3" w:rsidRDefault="006B1DCD" w:rsidP="00A625B3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6B1DCD" w:rsidRPr="00A625B3" w:rsidRDefault="006B1DCD" w:rsidP="00A625B3">
      <w:pPr>
        <w:pStyle w:val="NoSpacing"/>
        <w:rPr>
          <w:rFonts w:ascii="Comic Sans MS" w:hAnsi="Comic Sans MS"/>
          <w:b/>
          <w:sz w:val="20"/>
          <w:szCs w:val="20"/>
        </w:rPr>
      </w:pPr>
      <w:r w:rsidRPr="00A625B3">
        <w:rPr>
          <w:rFonts w:ascii="Comic Sans MS" w:hAnsi="Comic Sans MS"/>
          <w:b/>
          <w:sz w:val="20"/>
          <w:szCs w:val="20"/>
        </w:rPr>
        <w:t>Etkinlik Zamanı</w:t>
      </w:r>
    </w:p>
    <w:p w:rsidR="006B1DCD" w:rsidRPr="00D237EE" w:rsidRDefault="006B1DCD" w:rsidP="00A625B3">
      <w:pPr>
        <w:pStyle w:val="NoSpacing"/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"</w:t>
      </w:r>
      <w:r>
        <w:rPr>
          <w:rFonts w:ascii="Comic Sans MS" w:hAnsi="Comic Sans MS"/>
          <w:sz w:val="20"/>
          <w:szCs w:val="20"/>
        </w:rPr>
        <w:t xml:space="preserve">ZARFLAR’’ isimli  sanat </w:t>
      </w:r>
      <w:bookmarkStart w:id="0" w:name="_GoBack"/>
      <w:bookmarkEnd w:id="0"/>
      <w:r w:rsidRPr="00D237EE">
        <w:rPr>
          <w:rFonts w:ascii="Comic Sans MS" w:hAnsi="Comic Sans MS"/>
          <w:sz w:val="20"/>
          <w:szCs w:val="20"/>
        </w:rPr>
        <w:t>etkinliği</w:t>
      </w:r>
    </w:p>
    <w:p w:rsidR="006B1DCD" w:rsidRPr="00A625B3" w:rsidRDefault="006B1DCD" w:rsidP="00A625B3">
      <w:pPr>
        <w:pStyle w:val="NoSpacing"/>
        <w:rPr>
          <w:rFonts w:ascii="Comic Sans MS" w:hAnsi="Comic Sans MS"/>
          <w:b/>
          <w:sz w:val="20"/>
          <w:szCs w:val="20"/>
        </w:rPr>
      </w:pPr>
      <w:r w:rsidRPr="00A625B3">
        <w:rPr>
          <w:rFonts w:ascii="Comic Sans MS" w:hAnsi="Comic Sans MS"/>
          <w:b/>
          <w:sz w:val="20"/>
          <w:szCs w:val="20"/>
        </w:rPr>
        <w:t>Oyun Zamanı</w:t>
      </w:r>
    </w:p>
    <w:p w:rsidR="006B1DCD" w:rsidRPr="00D237EE" w:rsidRDefault="006B1DCD" w:rsidP="00A625B3">
      <w:pPr>
        <w:pStyle w:val="NoSpacing"/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Öğrenme merkezlerinde oyun.</w:t>
      </w:r>
    </w:p>
    <w:p w:rsidR="006B1DCD" w:rsidRPr="008978B2" w:rsidRDefault="006B1DCD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B1DCD" w:rsidRPr="008978B2" w:rsidRDefault="006B1DCD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6B1DCD" w:rsidRPr="008978B2" w:rsidRDefault="006B1DCD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6B1DCD" w:rsidRPr="008978B2" w:rsidRDefault="006B1DCD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6B1DCD" w:rsidRPr="008978B2" w:rsidRDefault="006B1DCD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6B1DCD" w:rsidRPr="008978B2" w:rsidRDefault="006B1DCD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6B1DCD" w:rsidRPr="008978B2" w:rsidRDefault="006B1DCD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6B1DCD" w:rsidRPr="008978B2" w:rsidRDefault="006B1DCD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6B1DCD" w:rsidRDefault="006B1DCD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6B1DCD" w:rsidRDefault="006B1DCD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6B1DCD" w:rsidRDefault="006B1DCD" w:rsidP="009E4493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KARA KARGA</w:t>
      </w:r>
    </w:p>
    <w:p w:rsidR="006B1DCD" w:rsidRPr="00436F22" w:rsidRDefault="006B1DCD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Sanat 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 bireysel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6B1DCD" w:rsidRDefault="006B1DCD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6B1DCD" w:rsidRPr="00BB3A48" w:rsidRDefault="006B1DCD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3.9pt;width:390.25pt;height:34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">
            <v:textbox>
              <w:txbxContent>
                <w:p w:rsidR="006B1DCD" w:rsidRDefault="006B1DCD" w:rsidP="00BC4E5B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6B1DCD" w:rsidRPr="000F63D2" w:rsidRDefault="006B1DCD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63D2">
                    <w:rPr>
                      <w:rFonts w:ascii="Comic Sans MS" w:hAnsi="Comic Sans MS"/>
                      <w:sz w:val="20"/>
                      <w:szCs w:val="20"/>
                    </w:rPr>
                    <w:t>SİYAH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şiiri okunarak çocukların dikkati etkinliğe çekilir.</w:t>
                  </w:r>
                </w:p>
                <w:p w:rsidR="006B1DCD" w:rsidRPr="000F63D2" w:rsidRDefault="006B1DCD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63D2">
                    <w:rPr>
                      <w:rFonts w:ascii="Comic Sans MS" w:hAnsi="Comic Sans MS"/>
                      <w:sz w:val="20"/>
                      <w:szCs w:val="20"/>
                    </w:rPr>
                    <w:t>gece gibi karanlık</w:t>
                  </w:r>
                </w:p>
                <w:p w:rsidR="006B1DCD" w:rsidRPr="000F63D2" w:rsidRDefault="006B1DCD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63D2">
                    <w:rPr>
                      <w:rFonts w:ascii="Comic Sans MS" w:hAnsi="Comic Sans MS"/>
                      <w:sz w:val="20"/>
                      <w:szCs w:val="20"/>
                    </w:rPr>
                    <w:t>kömür gibi kapkara</w:t>
                  </w:r>
                </w:p>
                <w:p w:rsidR="006B1DCD" w:rsidRPr="000F63D2" w:rsidRDefault="006B1DCD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63D2">
                    <w:rPr>
                      <w:rFonts w:ascii="Comic Sans MS" w:hAnsi="Comic Sans MS"/>
                      <w:sz w:val="20"/>
                      <w:szCs w:val="20"/>
                    </w:rPr>
                    <w:t>kömürlükten çıkmışım</w:t>
                  </w:r>
                </w:p>
                <w:p w:rsidR="006B1DCD" w:rsidRDefault="006B1DCD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63D2">
                    <w:rPr>
                      <w:rFonts w:ascii="Comic Sans MS" w:hAnsi="Comic Sans MS"/>
                      <w:sz w:val="20"/>
                      <w:szCs w:val="20"/>
                    </w:rPr>
                    <w:t>siyahtır bir adımda</w:t>
                  </w:r>
                </w:p>
                <w:p w:rsidR="006B1DCD" w:rsidRDefault="006B1DCD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Renkler panosuna yeni renk eklenir ve isminin SİYAH/KARA olduğu söylenir. Siyah renkteki nesnelere örnekler verilir (zeytin kömür gece asfalt ……vs) Siyah rengin diğer renklerden farklı bir özelliği vardır; bütün renklerin üzerini kapatır. Altındaki rengi göstermez. Bu nedenle bu rengi kullanırken daha dikkatli olmalıyız…… gibi kısa açıklamalar yapılır.</w:t>
                  </w:r>
                </w:p>
                <w:p w:rsidR="006B1DCD" w:rsidRDefault="006B1DCD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B1DCD" w:rsidRDefault="006B1DCD" w:rsidP="000F63D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Önceden hazırlanan KARGA resimleri boyaları dağıtılır, siyah renge boyamaları istenir. Tamamlanan resimler panoda sergilenir.</w:t>
                  </w:r>
                </w:p>
                <w:p w:rsidR="006B1DCD" w:rsidRPr="000656E2" w:rsidRDefault="006B1DCD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KARGA (tekerleme)</w:t>
                  </w:r>
                </w:p>
                <w:p w:rsidR="006B1DCD" w:rsidRPr="000656E2" w:rsidRDefault="006B1DCD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Karga karga gak dedi.</w:t>
                  </w:r>
                </w:p>
                <w:p w:rsidR="006B1DCD" w:rsidRPr="000656E2" w:rsidRDefault="006B1DCD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Çık şu dala bak dedi.</w:t>
                  </w:r>
                </w:p>
                <w:p w:rsidR="006B1DCD" w:rsidRPr="000656E2" w:rsidRDefault="006B1DCD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Çıktım baktım o dala.</w:t>
                  </w:r>
                </w:p>
                <w:p w:rsidR="006B1DCD" w:rsidRPr="000656E2" w:rsidRDefault="006B1DCD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Şu karga ne budala.</w:t>
                  </w:r>
                </w:p>
                <w:p w:rsidR="006B1DCD" w:rsidRPr="000656E2" w:rsidRDefault="006B1DCD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Karga fındık getirdi.</w:t>
                  </w:r>
                </w:p>
                <w:p w:rsidR="006B1DCD" w:rsidRPr="000656E2" w:rsidRDefault="006B1DCD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 xml:space="preserve">Fare yedi bitirdi. </w:t>
                  </w:r>
                </w:p>
                <w:p w:rsidR="006B1DCD" w:rsidRPr="000656E2" w:rsidRDefault="006B1DCD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Onu tuttu bir kedi.</w:t>
                  </w:r>
                </w:p>
                <w:p w:rsidR="006B1DCD" w:rsidRDefault="006B1DCD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656E2">
                    <w:rPr>
                      <w:rFonts w:ascii="Comic Sans MS" w:hAnsi="Comic Sans MS"/>
                      <w:sz w:val="20"/>
                      <w:szCs w:val="20"/>
                    </w:rPr>
                    <w:t>Miyav dedi av dedi.</w:t>
                  </w:r>
                </w:p>
                <w:p w:rsidR="006B1DCD" w:rsidRDefault="006B1DCD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Müzik açılır çocukların özgürce dans etmelerine fırsat verilir.</w:t>
                  </w:r>
                </w:p>
                <w:p w:rsidR="006B1DCD" w:rsidRPr="000656E2" w:rsidRDefault="006B1DCD" w:rsidP="000656E2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9pt;width:331.5pt;height:227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">
            <v:textbox>
              <w:txbxContent>
                <w:p w:rsidR="006B1DCD" w:rsidRDefault="006B1DCD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6B1DCD" w:rsidRPr="00EA76AB" w:rsidRDefault="006B1DCD" w:rsidP="00EA76AB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6B1DCD" w:rsidRPr="00EA76AB" w:rsidRDefault="006B1DCD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6. Nesne ya da varlıkları özelliklerine göre eşleştirir. </w:t>
                  </w:r>
                </w:p>
                <w:p w:rsidR="006B1DCD" w:rsidRPr="00EA76AB" w:rsidRDefault="006B1DCD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Göstergeleri: Nesne/varlıkları rengine, şekline, büyüklüğüne, uzunluğuna, dokusuna, sesine, yapıldığı malzemeye, tadına, kokusuna, miktarına ve kullanım amaçları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na göre ayırt eder, eşleştirir.</w:t>
                  </w:r>
                </w:p>
                <w:p w:rsidR="006B1DCD" w:rsidRPr="00EA76AB" w:rsidRDefault="006B1DCD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Kazanım 7. Nesne ya da varlıkları özelliklerine göre gruplar.</w:t>
                  </w:r>
                </w:p>
                <w:p w:rsidR="006B1DCD" w:rsidRPr="00EA76AB" w:rsidRDefault="006B1DCD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Göstergeleri: Nesne/varlıkları rengine, şekline, büyüklüğüne, uzunluğuna, dokusuna, sesine, yapıldığı malzemeye, tadına, kokusuna,  miktarına ve ku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llanım amaçlarına göre gruplar.</w:t>
                  </w:r>
                </w:p>
                <w:p w:rsidR="006B1DCD" w:rsidRPr="00EA76AB" w:rsidRDefault="006B1DCD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Sosyal Duygusal Gelişim:</w:t>
                  </w:r>
                </w:p>
                <w:p w:rsidR="006B1DCD" w:rsidRPr="00EA76AB" w:rsidRDefault="006B1DCD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Kendini yaratıcı yollarla ifade eder. </w:t>
                  </w:r>
                </w:p>
                <w:p w:rsidR="006B1DCD" w:rsidRPr="00EA76AB" w:rsidRDefault="006B1DCD" w:rsidP="00EA76A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Göstergeleri: Duygu, düşünce ve hayallerini özgün yollarla ifade eder.  Nesneleri alışılmışın dışında kullanır. Özgün özellikler</w:t>
                  </w:r>
                  <w:r w:rsidRPr="00EA76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taşıyan ürünler oluşturur.</w:t>
                  </w:r>
                </w:p>
              </w:txbxContent>
            </v:textbox>
          </v:shape>
        </w:pic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6B1DCD" w:rsidRPr="00BB3A48" w:rsidRDefault="006B1DCD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B1DCD" w:rsidRDefault="006B1DCD">
      <w:r>
        <w:rPr>
          <w:noProof/>
        </w:rPr>
        <w:pict>
          <v:shape id="Text Box 9" o:spid="_x0000_s1028" type="#_x0000_t202" style="position:absolute;margin-left:350.65pt;margin-top:341.05pt;width:390pt;height:45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">
            <v:textbox>
              <w:txbxContent>
                <w:p w:rsidR="006B1DCD" w:rsidRPr="00F621D5" w:rsidRDefault="006B1DCD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YARLAMA</w:t>
                  </w:r>
                  <w:r>
                    <w:t xml:space="preserve">: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Sınıfta desteklenmesi gereken yetersizliğe sahip bir çocuk varsa bu bölüme gerekli etkinlik uyarlaması yapılmalıdır.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2.6pt;margin-top:337.3pt;width:327.75pt;height:4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">
            <v:textbox>
              <w:txbxContent>
                <w:p w:rsidR="006B1DCD" w:rsidRPr="00EA76AB" w:rsidRDefault="006B1DCD" w:rsidP="00F621D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621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EA76AB">
                    <w:rPr>
                      <w:rFonts w:ascii="Comic Sans MS" w:hAnsi="Comic Sans MS"/>
                      <w:sz w:val="20"/>
                      <w:szCs w:val="20"/>
                    </w:rPr>
                    <w:t>Evde siyah renkteki nesneleri bulma oyunu oynanmaları tavsiye edilir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4.85pt;margin-top:216.55pt;width:331.5pt;height:107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">
            <v:textbox>
              <w:txbxContent>
                <w:p w:rsidR="006B1DCD" w:rsidRPr="00436F22" w:rsidRDefault="006B1DCD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6B1DCD" w:rsidRPr="00436F22" w:rsidRDefault="006B1DCD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Boyalar ve çalışma sayfaları</w:t>
                  </w:r>
                </w:p>
                <w:p w:rsidR="006B1DCD" w:rsidRDefault="006B1DCD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6B1DCD" w:rsidRPr="00890E89" w:rsidRDefault="006B1DCD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karga</w:t>
                  </w:r>
                </w:p>
                <w:p w:rsidR="006B1DCD" w:rsidRDefault="006B1DCD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6B1DCD" w:rsidRPr="009B2D3F" w:rsidRDefault="006B1DCD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Siyah / kara (renk)</w:t>
                  </w:r>
                </w:p>
                <w:p w:rsidR="006B1DCD" w:rsidRPr="00436F22" w:rsidRDefault="006B1DCD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6B1DCD" w:rsidRDefault="006B1DCD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>EĞERLENDİRME</w:t>
      </w:r>
    </w:p>
    <w:p w:rsidR="006B1DCD" w:rsidRDefault="006B1DCD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hangi rengi tanıdık?</w:t>
      </w:r>
    </w:p>
    <w:p w:rsidR="006B1DCD" w:rsidRDefault="006B1DCD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Siyah rengin özelliği nedir?</w:t>
      </w:r>
    </w:p>
    <w:p w:rsidR="006B1DCD" w:rsidRDefault="006B1DCD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Siyahın diğer ismi nedir?</w:t>
      </w:r>
    </w:p>
    <w:p w:rsidR="006B1DCD" w:rsidRDefault="006B1DCD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Siyah renkte olan neler vardır?</w:t>
      </w:r>
    </w:p>
    <w:p w:rsidR="006B1DCD" w:rsidRDefault="006B1DCD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Karga ne renktedir?</w:t>
      </w:r>
    </w:p>
    <w:p w:rsidR="006B1DCD" w:rsidRDefault="006B1DCD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 xml:space="preserve">6.sayı/9. </w:t>
      </w:r>
      <w:r w:rsidRPr="00A513E1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 xml:space="preserve"> yönerge doğrultusunda yapılır?</w:t>
      </w:r>
    </w:p>
    <w:p w:rsidR="006B1DCD" w:rsidRDefault="006B1DCD" w:rsidP="00A625B3"/>
    <w:p w:rsidR="006B1DCD" w:rsidRDefault="006B1DCD" w:rsidP="003367F4">
      <w:pPr>
        <w:jc w:val="center"/>
        <w:rPr>
          <w:b/>
        </w:rPr>
      </w:pPr>
    </w:p>
    <w:p w:rsidR="006B1DCD" w:rsidRDefault="006B1DCD" w:rsidP="003367F4">
      <w:pPr>
        <w:jc w:val="center"/>
        <w:rPr>
          <w:b/>
        </w:rPr>
      </w:pPr>
    </w:p>
    <w:p w:rsidR="006B1DCD" w:rsidRPr="003367F4" w:rsidRDefault="006B1DCD" w:rsidP="003367F4">
      <w:pPr>
        <w:jc w:val="center"/>
        <w:rPr>
          <w:b/>
        </w:rPr>
      </w:pPr>
    </w:p>
    <w:p w:rsidR="006B1DCD" w:rsidRPr="003367F4" w:rsidRDefault="006B1DCD" w:rsidP="003367F4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367F4">
        <w:rPr>
          <w:rFonts w:ascii="Comic Sans MS" w:hAnsi="Comic Sans MS"/>
          <w:b/>
          <w:sz w:val="20"/>
          <w:szCs w:val="20"/>
        </w:rPr>
        <w:t>ETKİNLİK PLANI (2)</w:t>
      </w:r>
    </w:p>
    <w:p w:rsidR="006B1DCD" w:rsidRPr="003367F4" w:rsidRDefault="006B1DCD" w:rsidP="003367F4">
      <w:pPr>
        <w:pStyle w:val="NoSpacing"/>
        <w:jc w:val="center"/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b/>
          <w:sz w:val="20"/>
          <w:szCs w:val="20"/>
        </w:rPr>
        <w:t>ZARFLAR</w:t>
      </w:r>
    </w:p>
    <w:p w:rsidR="006B1DCD" w:rsidRPr="003367F4" w:rsidRDefault="006B1DCD" w:rsidP="003367F4">
      <w:pPr>
        <w:pStyle w:val="NoSpacing"/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sz w:val="20"/>
          <w:szCs w:val="20"/>
        </w:rPr>
        <w:t>Etkinlik  türü: sanat etkinliği (bireysel)</w:t>
      </w:r>
    </w:p>
    <w:p w:rsidR="006B1DCD" w:rsidRPr="003367F4" w:rsidRDefault="006B1DCD" w:rsidP="003367F4">
      <w:pPr>
        <w:pStyle w:val="NoSpacing"/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sz w:val="20"/>
          <w:szCs w:val="20"/>
        </w:rPr>
        <w:t>Yaş grubu: 48-66 ay</w:t>
      </w:r>
    </w:p>
    <w:p w:rsidR="006B1DCD" w:rsidRPr="00D237EE" w:rsidRDefault="006B1DCD" w:rsidP="00D237E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237EE">
        <w:rPr>
          <w:rFonts w:ascii="Comic Sans MS" w:hAnsi="Comic Sans MS"/>
          <w:b/>
          <w:sz w:val="20"/>
          <w:szCs w:val="20"/>
        </w:rPr>
        <w:t>KAZANIM VE GÖSTERGELERİ</w:t>
      </w:r>
    </w:p>
    <w:p w:rsidR="006B1DCD" w:rsidRPr="00D237EE" w:rsidRDefault="006B1DCD" w:rsidP="00D237E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237EE">
        <w:rPr>
          <w:rFonts w:ascii="Comic Sans MS" w:hAnsi="Comic Sans MS"/>
          <w:b/>
          <w:sz w:val="20"/>
          <w:szCs w:val="20"/>
        </w:rPr>
        <w:t xml:space="preserve">BİLİŞSEL </w:t>
      </w:r>
      <w:r>
        <w:rPr>
          <w:rFonts w:ascii="Comic Sans MS" w:hAnsi="Comic Sans MS"/>
          <w:b/>
          <w:sz w:val="20"/>
          <w:szCs w:val="20"/>
        </w:rPr>
        <w:t>GELİŞİM</w:t>
      </w:r>
    </w:p>
    <w:p w:rsidR="006B1DCD" w:rsidRPr="00D237EE" w:rsidRDefault="006B1DCD" w:rsidP="00D237E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Kazanım 1: Nesne/durum/olaya dikkatini verir.</w:t>
      </w:r>
      <w:r>
        <w:rPr>
          <w:rFonts w:ascii="Comic Sans MS" w:hAnsi="Comic Sans MS"/>
          <w:sz w:val="20"/>
          <w:szCs w:val="20"/>
        </w:rPr>
        <w:t xml:space="preserve"> </w:t>
      </w:r>
      <w:r w:rsidRPr="00D237EE">
        <w:rPr>
          <w:rFonts w:ascii="Comic Sans MS" w:hAnsi="Comic Sans MS"/>
          <w:sz w:val="20"/>
          <w:szCs w:val="20"/>
        </w:rPr>
        <w:t>Göstergeleri:Dikkat edilmesi gereken nesne/durum/olaya odaklanır.Dikkatini çeken nesne/durum/olaya yönelik sorular sorar.</w:t>
      </w:r>
    </w:p>
    <w:p w:rsidR="006B1DCD" w:rsidRPr="00D237EE" w:rsidRDefault="006B1DCD" w:rsidP="00D237E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Dikkatini çeken nesne/durum/olayı ayrıntılarıyla açıklar.</w:t>
      </w:r>
    </w:p>
    <w:p w:rsidR="006B1DCD" w:rsidRPr="00D237EE" w:rsidRDefault="006B1DCD" w:rsidP="00D237E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Kazanım 3: Algıladıklarını hatırlar.</w:t>
      </w:r>
      <w:r>
        <w:rPr>
          <w:rFonts w:ascii="Comic Sans MS" w:hAnsi="Comic Sans MS"/>
          <w:sz w:val="20"/>
          <w:szCs w:val="20"/>
        </w:rPr>
        <w:t xml:space="preserve">  </w:t>
      </w:r>
      <w:r w:rsidRPr="00D237EE">
        <w:rPr>
          <w:rFonts w:ascii="Comic Sans MS" w:hAnsi="Comic Sans MS"/>
          <w:sz w:val="20"/>
          <w:szCs w:val="20"/>
        </w:rPr>
        <w:t>Göstergeleri:Nesne/durum/olayı bir süre sonra yeniden söyler.Hatırladıklarını yeni durumlarda kullanır.</w:t>
      </w:r>
    </w:p>
    <w:p w:rsidR="006B1DCD" w:rsidRPr="00D237EE" w:rsidRDefault="006B1DCD" w:rsidP="00D237E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Kazanım 4: Nesneleri sayar.</w:t>
      </w:r>
      <w:r>
        <w:rPr>
          <w:rFonts w:ascii="Comic Sans MS" w:hAnsi="Comic Sans MS"/>
          <w:sz w:val="20"/>
          <w:szCs w:val="20"/>
        </w:rPr>
        <w:t xml:space="preserve"> </w:t>
      </w:r>
      <w:r w:rsidRPr="00D237EE">
        <w:rPr>
          <w:rFonts w:ascii="Comic Sans MS" w:hAnsi="Comic Sans MS"/>
          <w:sz w:val="20"/>
          <w:szCs w:val="20"/>
        </w:rPr>
        <w:t>Göstergeleri:İleriye/geriye doğru birer birer ritmik sayar.</w:t>
      </w:r>
    </w:p>
    <w:p w:rsidR="006B1DCD" w:rsidRPr="00D237EE" w:rsidRDefault="006B1DCD" w:rsidP="00D237E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Kazanım 6: Nesne ya da varlıkları özelliklerine göre eşleştirir.</w:t>
      </w:r>
      <w:r>
        <w:rPr>
          <w:rFonts w:ascii="Comic Sans MS" w:hAnsi="Comic Sans MS"/>
          <w:sz w:val="20"/>
          <w:szCs w:val="20"/>
        </w:rPr>
        <w:t xml:space="preserve">  </w:t>
      </w:r>
      <w:r w:rsidRPr="00D237EE">
        <w:rPr>
          <w:rFonts w:ascii="Comic Sans MS" w:hAnsi="Comic Sans MS"/>
          <w:sz w:val="20"/>
          <w:szCs w:val="20"/>
        </w:rPr>
        <w:t>Göstergeleri:Nesne/varlıkları birebir eşleştirir.</w:t>
      </w:r>
    </w:p>
    <w:p w:rsidR="006B1DCD" w:rsidRPr="00D237EE" w:rsidRDefault="006B1DCD" w:rsidP="00D237E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Kazanım 7: Nesne ya da varlıkları özelliklerine göre gruplar.</w:t>
      </w:r>
      <w:r>
        <w:rPr>
          <w:rFonts w:ascii="Comic Sans MS" w:hAnsi="Comic Sans MS"/>
          <w:sz w:val="20"/>
          <w:szCs w:val="20"/>
        </w:rPr>
        <w:t xml:space="preserve">  </w:t>
      </w:r>
      <w:r w:rsidRPr="00D237EE">
        <w:rPr>
          <w:rFonts w:ascii="Comic Sans MS" w:hAnsi="Comic Sans MS"/>
          <w:sz w:val="20"/>
          <w:szCs w:val="20"/>
        </w:rPr>
        <w:t>Göstergeleri:Nesne/varlıkları rengine göre gruplar.Nesne/varlıkları şekline göre gruplar.</w:t>
      </w:r>
      <w:r>
        <w:rPr>
          <w:rFonts w:ascii="Comic Sans MS" w:hAnsi="Comic Sans MS"/>
          <w:sz w:val="20"/>
          <w:szCs w:val="20"/>
        </w:rPr>
        <w:t xml:space="preserve">  </w:t>
      </w:r>
      <w:r w:rsidRPr="00D237EE">
        <w:rPr>
          <w:rFonts w:ascii="Comic Sans MS" w:hAnsi="Comic Sans MS"/>
          <w:sz w:val="20"/>
          <w:szCs w:val="20"/>
        </w:rPr>
        <w:t>Nesne/varlıkları büyüklüğüne göre gruplar.</w:t>
      </w:r>
    </w:p>
    <w:p w:rsidR="006B1DCD" w:rsidRPr="00D237EE" w:rsidRDefault="006B1DCD" w:rsidP="00D237E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Kazanım 9: Nesne ya da varlıkları özelliklerine göre sıralar.</w:t>
      </w:r>
      <w:r>
        <w:rPr>
          <w:rFonts w:ascii="Comic Sans MS" w:hAnsi="Comic Sans MS"/>
          <w:sz w:val="20"/>
          <w:szCs w:val="20"/>
        </w:rPr>
        <w:t xml:space="preserve">  </w:t>
      </w:r>
      <w:r w:rsidRPr="00D237EE">
        <w:rPr>
          <w:rFonts w:ascii="Comic Sans MS" w:hAnsi="Comic Sans MS"/>
          <w:sz w:val="20"/>
          <w:szCs w:val="20"/>
        </w:rPr>
        <w:t>Göstergeleri:Nesne/varlıkları büyüklüklerine göre sıralar.</w:t>
      </w:r>
    </w:p>
    <w:p w:rsidR="006B1DCD" w:rsidRPr="00D237EE" w:rsidRDefault="006B1DCD" w:rsidP="00D237E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Kazanım 16: Nesneleri kullanarak basit toplama ve çıkarma işlemlerini yapar.</w:t>
      </w:r>
      <w:r>
        <w:rPr>
          <w:rFonts w:ascii="Comic Sans MS" w:hAnsi="Comic Sans MS"/>
          <w:sz w:val="20"/>
          <w:szCs w:val="20"/>
        </w:rPr>
        <w:t xml:space="preserve">  </w:t>
      </w:r>
      <w:r w:rsidRPr="00D237EE">
        <w:rPr>
          <w:rFonts w:ascii="Comic Sans MS" w:hAnsi="Comic Sans MS"/>
          <w:sz w:val="20"/>
          <w:szCs w:val="20"/>
        </w:rPr>
        <w:t>Göstergeleri:Nesne grubuna belirtilen sayı kadar nesne ekler.</w:t>
      </w:r>
      <w:r>
        <w:rPr>
          <w:rFonts w:ascii="Comic Sans MS" w:hAnsi="Comic Sans MS"/>
          <w:sz w:val="20"/>
          <w:szCs w:val="20"/>
        </w:rPr>
        <w:t xml:space="preserve"> </w:t>
      </w:r>
      <w:r w:rsidRPr="00D237EE">
        <w:rPr>
          <w:rFonts w:ascii="Comic Sans MS" w:hAnsi="Comic Sans MS"/>
          <w:sz w:val="20"/>
          <w:szCs w:val="20"/>
        </w:rPr>
        <w:t>Nesne grubundan belirtilen sayı kadar nesneyi ayırır.</w:t>
      </w:r>
    </w:p>
    <w:p w:rsidR="006B1DCD" w:rsidRDefault="006B1DCD" w:rsidP="00D237EE">
      <w:pPr>
        <w:pStyle w:val="NoSpacing"/>
        <w:rPr>
          <w:rFonts w:ascii="Comic Sans MS" w:hAnsi="Comic Sans MS"/>
          <w:sz w:val="20"/>
          <w:szCs w:val="20"/>
        </w:rPr>
      </w:pPr>
    </w:p>
    <w:p w:rsidR="006B1DCD" w:rsidRPr="003367F4" w:rsidRDefault="006B1DCD" w:rsidP="003367F4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3367F4">
        <w:rPr>
          <w:rFonts w:ascii="Comic Sans MS" w:hAnsi="Comic Sans MS"/>
          <w:b/>
          <w:sz w:val="20"/>
          <w:szCs w:val="20"/>
        </w:rPr>
        <w:t>ÖĞRENİM  SÜRECİ</w:t>
      </w:r>
    </w:p>
    <w:p w:rsidR="006B1DCD" w:rsidRPr="00D237EE" w:rsidRDefault="006B1DCD" w:rsidP="003367F4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Çocukların g</w:t>
      </w:r>
      <w:r w:rsidRPr="00D237EE">
        <w:rPr>
          <w:rFonts w:ascii="Comic Sans MS" w:hAnsi="Comic Sans MS"/>
          <w:sz w:val="20"/>
          <w:szCs w:val="20"/>
        </w:rPr>
        <w:t>etirdikleri zarfları, kâğıtları, pulları masalara koyarlar. Renk, boyut özelliklerine göre önce gruplandırmaları, sonra sıralamaları söylenir. Zarfların Boş-Dolu, Kullanılmış-Kullanılmamış, Açık-Kapalı, Parlak-Mat, Desenli-Düz renk, Beyaz-Renkli özelliklerine dikkatleri çekilir.</w:t>
      </w:r>
    </w:p>
    <w:p w:rsidR="006B1DCD" w:rsidRPr="00D237EE" w:rsidRDefault="006B1DCD" w:rsidP="003367F4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1. Masaya beyaz zarfları, 2. masaya renkli zarfları, 3. masaya desenli zarfları bırakmaları istenir. Yanlış yerleştirenlerin ellerine zarflar geri verilir.</w:t>
      </w:r>
    </w:p>
    <w:p w:rsidR="006B1DCD" w:rsidRPr="00D237EE" w:rsidRDefault="006B1DCD" w:rsidP="003367F4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>Yeniden gruplamaları istenir.</w:t>
      </w:r>
    </w:p>
    <w:p w:rsidR="006B1DCD" w:rsidRPr="00D237EE" w:rsidRDefault="006B1DCD" w:rsidP="003367F4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D237EE">
        <w:rPr>
          <w:rFonts w:ascii="Comic Sans MS" w:hAnsi="Comic Sans MS"/>
          <w:sz w:val="20"/>
          <w:szCs w:val="20"/>
        </w:rPr>
        <w:t xml:space="preserve">Altı zarf seçilir, yan yana dizilir. Sıra ile zarfların özelliklerini grup sözcüsü seçilen çocuk söyler. Örneğin: </w:t>
      </w:r>
      <w:r>
        <w:rPr>
          <w:rFonts w:ascii="Comic Sans MS" w:hAnsi="Comic Sans MS"/>
          <w:sz w:val="20"/>
          <w:szCs w:val="20"/>
        </w:rPr>
        <w:t xml:space="preserve">rengi kırmızı/beyaz, büyük/küçük </w:t>
      </w:r>
      <w:r w:rsidRPr="00D237EE">
        <w:rPr>
          <w:rFonts w:ascii="Comic Sans MS" w:hAnsi="Comic Sans MS"/>
          <w:sz w:val="20"/>
          <w:szCs w:val="20"/>
        </w:rPr>
        <w:t>zarf, desenli zarf gibi. Zarfların üzerine bir örtü örtülür. Hatırlayarak sıralamayı söylerler.</w:t>
      </w:r>
    </w:p>
    <w:p w:rsidR="006B1DCD" w:rsidRDefault="006B1DCD" w:rsidP="003418D4">
      <w:pPr>
        <w:pStyle w:val="NoSpacing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Zarflar arasındaki farklar incelenir,</w:t>
      </w:r>
      <w:r w:rsidRPr="00D237E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nedenini açıklanır. Sonra zarflar ve sanat etkinliği için malzemeler dağıtılır. Çocukların özgün ürünler oluşturmalarına fırsat verilir.</w:t>
      </w:r>
    </w:p>
    <w:p w:rsidR="006B1DCD" w:rsidRPr="00D237EE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C4AA7">
        <w:rPr>
          <w:rFonts w:ascii="Comic Sans MS" w:hAnsi="Comic Sans MS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alt="http://2.bp.blogspot.com/-R2K8-1G-nHU/UzsQKDhzoxI/AAAAAAAAAjU/1dGKw37KBAo/s1600/c_bunnyenvel_large.jpg" style="width:126pt;height:126pt;visibility:visible">
            <v:imagedata r:id="rId7" o:title=""/>
          </v:shape>
        </w:pict>
      </w:r>
    </w:p>
    <w:p w:rsidR="006B1DCD" w:rsidRPr="00D237EE" w:rsidRDefault="006B1DCD" w:rsidP="00D237EE">
      <w:pPr>
        <w:pStyle w:val="NoSpacing"/>
        <w:rPr>
          <w:rFonts w:ascii="Comic Sans MS" w:hAnsi="Comic Sans MS"/>
          <w:sz w:val="20"/>
          <w:szCs w:val="20"/>
        </w:rPr>
      </w:pPr>
    </w:p>
    <w:p w:rsidR="006B1DCD" w:rsidRPr="003367F4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sz w:val="20"/>
          <w:szCs w:val="20"/>
        </w:rPr>
        <w:t>MALZEMELER:</w:t>
      </w:r>
    </w:p>
    <w:p w:rsidR="006B1DCD" w:rsidRPr="003367F4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sz w:val="20"/>
          <w:szCs w:val="20"/>
        </w:rPr>
        <w:t>Evden getirdikleri farklı özellikteki zarflar.</w:t>
      </w:r>
    </w:p>
    <w:p w:rsidR="006B1DCD" w:rsidRPr="003367F4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sz w:val="20"/>
          <w:szCs w:val="20"/>
        </w:rPr>
        <w:t xml:space="preserve">SÖZCÜKLER VE KAVRAMLAR: </w:t>
      </w:r>
    </w:p>
    <w:p w:rsidR="006B1DCD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Dikdörtgen,</w:t>
      </w:r>
      <w:r w:rsidRPr="003367F4">
        <w:rPr>
          <w:rFonts w:ascii="Comic Sans MS" w:hAnsi="Comic Sans MS"/>
          <w:sz w:val="20"/>
          <w:szCs w:val="20"/>
        </w:rPr>
        <w:t>Kullanıl</w:t>
      </w:r>
      <w:r>
        <w:rPr>
          <w:rFonts w:ascii="Comic Sans MS" w:hAnsi="Comic Sans MS"/>
          <w:sz w:val="20"/>
          <w:szCs w:val="20"/>
        </w:rPr>
        <w:t>mış-Kullanılmamış, Açık-Kapalı,</w:t>
      </w:r>
      <w:r w:rsidRPr="003367F4">
        <w:rPr>
          <w:rFonts w:ascii="Comic Sans MS" w:hAnsi="Comic Sans MS"/>
          <w:sz w:val="20"/>
          <w:szCs w:val="20"/>
        </w:rPr>
        <w:t xml:space="preserve">Beyaz-Renkli </w:t>
      </w:r>
    </w:p>
    <w:p w:rsidR="006B1DCD" w:rsidRDefault="006B1DCD" w:rsidP="003418D4">
      <w:pPr>
        <w:pStyle w:val="NoSpacing"/>
      </w:pPr>
    </w:p>
    <w:p w:rsidR="006B1DCD" w:rsidRPr="003367F4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3367F4">
        <w:rPr>
          <w:rFonts w:ascii="Comic Sans MS" w:hAnsi="Comic Sans MS"/>
          <w:b/>
          <w:sz w:val="20"/>
          <w:szCs w:val="20"/>
        </w:rPr>
        <w:t xml:space="preserve">DEĞERLENDİRME: </w:t>
      </w:r>
    </w:p>
    <w:p w:rsidR="006B1DCD" w:rsidRPr="003367F4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sz w:val="20"/>
          <w:szCs w:val="20"/>
        </w:rPr>
        <w:t>Kaç tane zarf vardı?</w:t>
      </w:r>
    </w:p>
    <w:p w:rsidR="006B1DCD" w:rsidRPr="003367F4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sz w:val="20"/>
          <w:szCs w:val="20"/>
        </w:rPr>
        <w:t>Ne renkteydiler?</w:t>
      </w:r>
    </w:p>
    <w:p w:rsidR="006B1DCD" w:rsidRPr="003367F4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sz w:val="20"/>
          <w:szCs w:val="20"/>
        </w:rPr>
        <w:t>Zarf neler için kullanılır?</w:t>
      </w:r>
    </w:p>
    <w:p w:rsidR="006B1DCD" w:rsidRPr="003367F4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sz w:val="20"/>
          <w:szCs w:val="20"/>
        </w:rPr>
        <w:t>Zarf olmasaydı başka ne kullanabilirdik?</w:t>
      </w:r>
    </w:p>
    <w:p w:rsidR="006B1DCD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sz w:val="20"/>
          <w:szCs w:val="20"/>
        </w:rPr>
        <w:t>Daha önce zarflarla etkinlik yaptınız mı?</w:t>
      </w:r>
    </w:p>
    <w:p w:rsidR="006B1DCD" w:rsidRDefault="006B1DCD" w:rsidP="003367F4"/>
    <w:p w:rsidR="006B1DCD" w:rsidRPr="003367F4" w:rsidRDefault="006B1DCD" w:rsidP="003367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3367F4">
        <w:rPr>
          <w:rFonts w:ascii="Comic Sans MS" w:hAnsi="Comic Sans MS"/>
          <w:b/>
          <w:sz w:val="20"/>
          <w:szCs w:val="20"/>
        </w:rPr>
        <w:t>UYARLAMA</w:t>
      </w:r>
      <w:r w:rsidRPr="003367F4">
        <w:rPr>
          <w:rFonts w:ascii="Comic Sans MS" w:hAnsi="Comic Sans MS"/>
          <w:sz w:val="20"/>
          <w:szCs w:val="20"/>
        </w:rPr>
        <w:t>: Sınıfta desteklenmesi gereken yetersizliğe sahip bir çocuk varsa bu bölüme gerekli etkinlik uyarlaması yapılmalıdır.</w:t>
      </w:r>
    </w:p>
    <w:sectPr w:rsidR="006B1DCD" w:rsidRPr="003367F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DCD" w:rsidRDefault="006B1DCD" w:rsidP="00806A98">
      <w:pPr>
        <w:spacing w:after="0" w:line="240" w:lineRule="auto"/>
      </w:pPr>
      <w:r>
        <w:separator/>
      </w:r>
    </w:p>
  </w:endnote>
  <w:endnote w:type="continuationSeparator" w:id="0">
    <w:p w:rsidR="006B1DCD" w:rsidRDefault="006B1DC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DCD" w:rsidRDefault="006B1DCD">
    <w:pPr>
      <w:pStyle w:val="Footer"/>
    </w:pPr>
  </w:p>
  <w:p w:rsidR="006B1DCD" w:rsidRDefault="006B1DCD">
    <w:pPr>
      <w:pStyle w:val="Footer"/>
    </w:pPr>
  </w:p>
  <w:p w:rsidR="006B1DCD" w:rsidRDefault="006B1D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DCD" w:rsidRDefault="006B1DCD" w:rsidP="00806A98">
      <w:pPr>
        <w:spacing w:after="0" w:line="240" w:lineRule="auto"/>
      </w:pPr>
      <w:r>
        <w:separator/>
      </w:r>
    </w:p>
  </w:footnote>
  <w:footnote w:type="continuationSeparator" w:id="0">
    <w:p w:rsidR="006B1DCD" w:rsidRDefault="006B1DC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4555E"/>
    <w:rsid w:val="000614C2"/>
    <w:rsid w:val="000656E2"/>
    <w:rsid w:val="000867DE"/>
    <w:rsid w:val="000C4AA7"/>
    <w:rsid w:val="000D10F6"/>
    <w:rsid w:val="000D74E2"/>
    <w:rsid w:val="000F3B1A"/>
    <w:rsid w:val="000F63D2"/>
    <w:rsid w:val="00111DDF"/>
    <w:rsid w:val="00113F35"/>
    <w:rsid w:val="00150544"/>
    <w:rsid w:val="0015787C"/>
    <w:rsid w:val="00165788"/>
    <w:rsid w:val="00166F2C"/>
    <w:rsid w:val="001768DA"/>
    <w:rsid w:val="0018560E"/>
    <w:rsid w:val="00186208"/>
    <w:rsid w:val="001A45E0"/>
    <w:rsid w:val="001B4E66"/>
    <w:rsid w:val="001C164A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367F4"/>
    <w:rsid w:val="003418D4"/>
    <w:rsid w:val="003607BE"/>
    <w:rsid w:val="00365CD4"/>
    <w:rsid w:val="00382F38"/>
    <w:rsid w:val="00395C6B"/>
    <w:rsid w:val="003A2AC5"/>
    <w:rsid w:val="003A3170"/>
    <w:rsid w:val="003B30BC"/>
    <w:rsid w:val="003C0F4A"/>
    <w:rsid w:val="003C1931"/>
    <w:rsid w:val="003C2D3A"/>
    <w:rsid w:val="003D0F9E"/>
    <w:rsid w:val="003D7926"/>
    <w:rsid w:val="003E254C"/>
    <w:rsid w:val="00411C7A"/>
    <w:rsid w:val="00415422"/>
    <w:rsid w:val="00430623"/>
    <w:rsid w:val="00436F22"/>
    <w:rsid w:val="00445C4B"/>
    <w:rsid w:val="00445D76"/>
    <w:rsid w:val="00446ED2"/>
    <w:rsid w:val="00450377"/>
    <w:rsid w:val="00455396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935D5"/>
    <w:rsid w:val="005B492E"/>
    <w:rsid w:val="005C3EC7"/>
    <w:rsid w:val="005C5442"/>
    <w:rsid w:val="005D35FA"/>
    <w:rsid w:val="00606432"/>
    <w:rsid w:val="00606435"/>
    <w:rsid w:val="0064489B"/>
    <w:rsid w:val="0068135B"/>
    <w:rsid w:val="006836CC"/>
    <w:rsid w:val="006B1DCD"/>
    <w:rsid w:val="006B611B"/>
    <w:rsid w:val="006D1DC0"/>
    <w:rsid w:val="006D28C4"/>
    <w:rsid w:val="006D6401"/>
    <w:rsid w:val="006D6FD2"/>
    <w:rsid w:val="0070201C"/>
    <w:rsid w:val="00705541"/>
    <w:rsid w:val="0072462E"/>
    <w:rsid w:val="0074110B"/>
    <w:rsid w:val="00760E27"/>
    <w:rsid w:val="00764F63"/>
    <w:rsid w:val="007706DB"/>
    <w:rsid w:val="00774F9B"/>
    <w:rsid w:val="00792913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97873"/>
    <w:rsid w:val="009A20AC"/>
    <w:rsid w:val="009A586A"/>
    <w:rsid w:val="009B2D3F"/>
    <w:rsid w:val="009C2A7A"/>
    <w:rsid w:val="009E4493"/>
    <w:rsid w:val="00A0112F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0EC6"/>
    <w:rsid w:val="00A625B3"/>
    <w:rsid w:val="00A62724"/>
    <w:rsid w:val="00A70267"/>
    <w:rsid w:val="00A75FAB"/>
    <w:rsid w:val="00A83602"/>
    <w:rsid w:val="00A85CB0"/>
    <w:rsid w:val="00A93841"/>
    <w:rsid w:val="00AA06B0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1BE7"/>
    <w:rsid w:val="00B62773"/>
    <w:rsid w:val="00B64698"/>
    <w:rsid w:val="00B67CE3"/>
    <w:rsid w:val="00B733D4"/>
    <w:rsid w:val="00BA482B"/>
    <w:rsid w:val="00BB3A48"/>
    <w:rsid w:val="00BC4E5B"/>
    <w:rsid w:val="00BC6104"/>
    <w:rsid w:val="00BE067A"/>
    <w:rsid w:val="00C110B3"/>
    <w:rsid w:val="00C120B6"/>
    <w:rsid w:val="00C1578F"/>
    <w:rsid w:val="00C246D6"/>
    <w:rsid w:val="00C3789F"/>
    <w:rsid w:val="00C644FA"/>
    <w:rsid w:val="00C66B23"/>
    <w:rsid w:val="00C779FA"/>
    <w:rsid w:val="00C903B4"/>
    <w:rsid w:val="00CA20A7"/>
    <w:rsid w:val="00CC216B"/>
    <w:rsid w:val="00CC2D45"/>
    <w:rsid w:val="00CE11E7"/>
    <w:rsid w:val="00CE6E6F"/>
    <w:rsid w:val="00D0284F"/>
    <w:rsid w:val="00D16EBB"/>
    <w:rsid w:val="00D237EE"/>
    <w:rsid w:val="00D524D3"/>
    <w:rsid w:val="00D94A26"/>
    <w:rsid w:val="00DE524A"/>
    <w:rsid w:val="00E1402F"/>
    <w:rsid w:val="00E3439D"/>
    <w:rsid w:val="00E4402B"/>
    <w:rsid w:val="00E47557"/>
    <w:rsid w:val="00E54A56"/>
    <w:rsid w:val="00E614B8"/>
    <w:rsid w:val="00E61B8E"/>
    <w:rsid w:val="00E823BB"/>
    <w:rsid w:val="00E8439E"/>
    <w:rsid w:val="00E9352F"/>
    <w:rsid w:val="00E9611D"/>
    <w:rsid w:val="00EA76AB"/>
    <w:rsid w:val="00EC6C15"/>
    <w:rsid w:val="00ED34F9"/>
    <w:rsid w:val="00ED6BD1"/>
    <w:rsid w:val="00ED7DEF"/>
    <w:rsid w:val="00EE47F4"/>
    <w:rsid w:val="00EF1A06"/>
    <w:rsid w:val="00F05650"/>
    <w:rsid w:val="00F12C2C"/>
    <w:rsid w:val="00F25426"/>
    <w:rsid w:val="00F300A9"/>
    <w:rsid w:val="00F413CD"/>
    <w:rsid w:val="00F41E99"/>
    <w:rsid w:val="00F53DE0"/>
    <w:rsid w:val="00F61B8B"/>
    <w:rsid w:val="00F621D5"/>
    <w:rsid w:val="00F67A61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17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97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5</Pages>
  <Words>580</Words>
  <Characters>3306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2015-07-16T15:14:00Z</dcterms:created>
  <dcterms:modified xsi:type="dcterms:W3CDTF">2016-08-28T21:26:00Z</dcterms:modified>
</cp:coreProperties>
</file>